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EF88D" w14:textId="77777777" w:rsidR="00616F95" w:rsidRDefault="00616F95" w:rsidP="00616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James CRAUESTON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63E1E3C8" w14:textId="77777777" w:rsidR="00616F95" w:rsidRDefault="00616F95" w:rsidP="00616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6BEC5016" w14:textId="77777777" w:rsidR="00616F95" w:rsidRDefault="00616F95" w:rsidP="00616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3C9536D" w14:textId="77777777" w:rsidR="00616F95" w:rsidRDefault="00616F95" w:rsidP="00616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D926B1E" w14:textId="77777777" w:rsidR="00616F95" w:rsidRDefault="00616F95" w:rsidP="00616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352434AB" w14:textId="77777777" w:rsidR="00616F95" w:rsidRDefault="00616F95" w:rsidP="00616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490544A2" w14:textId="77777777" w:rsidR="00616F95" w:rsidRDefault="00616F95" w:rsidP="00616F95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A26E3C0" w14:textId="77777777" w:rsidR="00616F95" w:rsidRDefault="00616F95" w:rsidP="00616F9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70FC21FA" w14:textId="77777777" w:rsidR="00616F95" w:rsidRDefault="00616F95" w:rsidP="00616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3B05CDF" w14:textId="77777777" w:rsidR="00616F95" w:rsidRDefault="00616F95" w:rsidP="00616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FE7A3F6" w14:textId="77777777" w:rsidR="00616F95" w:rsidRDefault="00616F95" w:rsidP="00616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November 2022</w:t>
      </w:r>
    </w:p>
    <w:p w14:paraId="56C3FA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0E0D4" w14:textId="77777777" w:rsidR="00616F95" w:rsidRDefault="00616F95" w:rsidP="009139A6">
      <w:r>
        <w:separator/>
      </w:r>
    </w:p>
  </w:endnote>
  <w:endnote w:type="continuationSeparator" w:id="0">
    <w:p w14:paraId="53B4E102" w14:textId="77777777" w:rsidR="00616F95" w:rsidRDefault="00616F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BD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35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0E1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29FF8" w14:textId="77777777" w:rsidR="00616F95" w:rsidRDefault="00616F95" w:rsidP="009139A6">
      <w:r>
        <w:separator/>
      </w:r>
    </w:p>
  </w:footnote>
  <w:footnote w:type="continuationSeparator" w:id="0">
    <w:p w14:paraId="33A81F8E" w14:textId="77777777" w:rsidR="00616F95" w:rsidRDefault="00616F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4BC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F01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EC3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F95"/>
    <w:rsid w:val="000666E0"/>
    <w:rsid w:val="002510B7"/>
    <w:rsid w:val="005C130B"/>
    <w:rsid w:val="00616F9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5C902"/>
  <w15:chartTrackingRefBased/>
  <w15:docId w15:val="{627B1CD1-507A-4A44-BE85-73B18C1A5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2022-12-04T12:53:00Z</dcterms:created>
  <dcterms:modified xsi:type="dcterms:W3CDTF">2022-12-04T12:54:00Z</dcterms:modified>
</cp:coreProperties>
</file>